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37C6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37C6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37C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37C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37C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37C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37C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37C66" w:rsidRPr="00C37C66">
          <w:rPr>
            <w:b w:val="0"/>
          </w:rPr>
          <w:t xml:space="preserve"> 07143/025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37C66" w:rsidP="00232C8F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37C66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37C66" w:rsidRPr="00C37C66">
          <w:rPr>
            <w:rStyle w:val="aa"/>
          </w:rPr>
          <w:t xml:space="preserve"> 6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37C66" w:rsidRPr="00C37C66">
          <w:rPr>
            <w:rStyle w:val="aa"/>
          </w:rPr>
          <w:t>2;</w:t>
        </w:r>
        <w:r w:rsidR="00C37C66" w:rsidRPr="00C37C66">
          <w:rPr>
            <w:u w:val="single"/>
          </w:rPr>
          <w:t xml:space="preserve">  07143/025, 07143/025-1А (07143/025)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37C66" w:rsidRPr="00C37C66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37C66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37C66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37C66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37C66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37C66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37C66" w:rsidP="00C31869">
            <w:pPr>
              <w:jc w:val="center"/>
            </w:pPr>
            <w:r>
              <w:t>014-300-304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C37C66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37C66" w:rsidRDefault="00C37C66" w:rsidP="00C3186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C66" w:rsidRPr="003947ED" w:rsidRDefault="00C37C66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37C66" w:rsidRPr="00C37C66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37C66" w:rsidRPr="00C37C6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37C6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37C66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37C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37C66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37C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37C6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70281" w:rsidRPr="00170281">
          <w:rPr>
            <w:i/>
            <w:u w:val="single"/>
          </w:rPr>
          <w:t>1. Рекомендации по улучшению и оздоровлению условий труда:</w:t>
        </w:r>
        <w:r w:rsidR="00170281" w:rsidRPr="0017028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70281" w:rsidRPr="00170281">
          <w:rPr>
            <w:i/>
            <w:u w:val="single"/>
          </w:rPr>
          <w:tab/>
          <w:t>   </w:t>
        </w:r>
        <w:r w:rsidR="00170281" w:rsidRPr="0017028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70281" w:rsidRPr="00170281">
          <w:rPr>
            <w:i/>
            <w:u w:val="single"/>
          </w:rPr>
          <w:tab/>
          <w:t>   </w:t>
        </w:r>
        <w:r w:rsidR="00170281" w:rsidRPr="0017028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70281" w:rsidRPr="0017028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70281" w:rsidRPr="00170281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37C66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37C66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37C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37C66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37C66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37C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(дата)</w:t>
            </w: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(дата)</w:t>
            </w: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170281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37C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37C66" w:rsidP="004E51DC">
            <w:pPr>
              <w:pStyle w:val="a8"/>
            </w:pPr>
            <w:r>
              <w:t>Семенкова  Марина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37C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37C6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EF07A3">
            <w:pPr>
              <w:pStyle w:val="a8"/>
            </w:pPr>
            <w:r>
              <w:t>Никифорова Яна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7C66" w:rsidRPr="00C37C66" w:rsidRDefault="00C37C66" w:rsidP="004E51DC">
            <w:pPr>
              <w:pStyle w:val="a8"/>
            </w:pPr>
          </w:p>
        </w:tc>
      </w:tr>
      <w:tr w:rsidR="00C37C66" w:rsidRPr="00C37C66" w:rsidTr="00C37C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37C66" w:rsidRPr="00C37C66" w:rsidRDefault="00C37C66" w:rsidP="00EF07A3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37C66" w:rsidRPr="00C37C66" w:rsidRDefault="00C37C66" w:rsidP="004E51DC">
            <w:pPr>
              <w:pStyle w:val="a8"/>
              <w:rPr>
                <w:vertAlign w:val="superscript"/>
              </w:rPr>
            </w:pPr>
            <w:r w:rsidRPr="00C37C66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37C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07143/025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62D3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62D32" w:rsidRPr="00C31869">
            <w:rPr>
              <w:rStyle w:val="ad"/>
              <w:sz w:val="20"/>
              <w:szCs w:val="20"/>
            </w:rPr>
            <w:fldChar w:fldCharType="separate"/>
          </w:r>
          <w:r w:rsidR="00C37C66">
            <w:rPr>
              <w:rStyle w:val="ad"/>
              <w:noProof/>
              <w:sz w:val="20"/>
              <w:szCs w:val="20"/>
            </w:rPr>
            <w:t>1</w:t>
          </w:r>
          <w:r w:rsidR="00C62D3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37C66" w:rsidRPr="00C37C66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nal_rms" w:val="2;  07143/025, 07143/025-1А (07143/025)"/>
    <w:docVar w:name="att_date" w:val="    "/>
    <w:docVar w:name="att_num" w:val="    "/>
    <w:docVar w:name="att_org" w:val="    "/>
    <w:docVar w:name="att_zakl" w:val="- заключение;"/>
    <w:docVar w:name="ceh_info" w:val=" 6 фтизиатр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25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C380A1F77E34059AD92120922B0266E"/>
    <w:docVar w:name="rm_id" w:val="206"/>
    <w:docVar w:name="rm_name" w:val="                                          "/>
    <w:docVar w:name="rm_number" w:val=" 07143/02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A1A73"/>
    <w:rsid w:val="000D1F5B"/>
    <w:rsid w:val="000D3E80"/>
    <w:rsid w:val="00110025"/>
    <w:rsid w:val="001429B1"/>
    <w:rsid w:val="00145419"/>
    <w:rsid w:val="001456F8"/>
    <w:rsid w:val="0015635F"/>
    <w:rsid w:val="001607C8"/>
    <w:rsid w:val="00170281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A6213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37BB"/>
    <w:rsid w:val="00444410"/>
    <w:rsid w:val="00451E76"/>
    <w:rsid w:val="00481C22"/>
    <w:rsid w:val="004A47AD"/>
    <w:rsid w:val="004C4DB2"/>
    <w:rsid w:val="004E51DC"/>
    <w:rsid w:val="004E5FB2"/>
    <w:rsid w:val="00510595"/>
    <w:rsid w:val="00534467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C02721"/>
    <w:rsid w:val="00C03F4A"/>
    <w:rsid w:val="00C31869"/>
    <w:rsid w:val="00C37C66"/>
    <w:rsid w:val="00C62D32"/>
    <w:rsid w:val="00C745F6"/>
    <w:rsid w:val="00C81BF6"/>
    <w:rsid w:val="00CB1A52"/>
    <w:rsid w:val="00CC6D65"/>
    <w:rsid w:val="00CE3307"/>
    <w:rsid w:val="00D1442B"/>
    <w:rsid w:val="00D272CC"/>
    <w:rsid w:val="00D76DF8"/>
    <w:rsid w:val="00DB1272"/>
    <w:rsid w:val="00DB5302"/>
    <w:rsid w:val="00DD3007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